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A66A1A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A66A1A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การขอใบอนุญาตประกอบกิจการรับทำการกำจัดสิ่งปฏิกูล</w:t>
      </w:r>
    </w:p>
    <w:p w14:paraId="16FCEC75" w14:textId="1DC63FD3" w:rsidR="00D239AD" w:rsidRPr="00A66A1A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A66A1A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A66A1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A66A1A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A66A1A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A66A1A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A66A1A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08EFAF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A66A1A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A66A1A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A66A1A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การขอใบอนุญาตประกอบกิจการรับทำการกำจัดสิ่งปฏิกูล</w:t>
      </w:r>
    </w:p>
    <w:p w14:paraId="57553D54" w14:textId="1B3FE95E" w:rsidR="00132E1B" w:rsidRPr="00A66A1A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A66A1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)</w:t>
      </w: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A66A1A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A66A1A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A66A1A" w14:paraId="77FFD68C" w14:textId="77777777" w:rsidTr="008C1396">
        <w:tc>
          <w:tcPr>
            <w:tcW w:w="675" w:type="dxa"/>
          </w:tcPr>
          <w:p w14:paraId="23D761D9" w14:textId="12281EB4" w:rsidR="00394708" w:rsidRPr="00A66A1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676FD02" w:rsidR="00394708" w:rsidRPr="00A66A1A" w:rsidRDefault="00394708" w:rsidP="007C1C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  <w:tr w:rsidR="0087182F" w:rsidRPr="00A66A1A" w14:paraId="17E437ED" w14:textId="77777777" w:rsidTr="008C1396">
        <w:tc>
          <w:tcPr>
            <w:tcW w:w="675" w:type="dxa"/>
          </w:tcPr>
          <w:p w14:paraId="0E893C0D" w14:textId="77777777" w:rsidR="00394708" w:rsidRPr="00A66A1A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995838B" w14:textId="47B93019" w:rsidR="00394708" w:rsidRPr="00A66A1A" w:rsidRDefault="00394708" w:rsidP="007C1C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</w:tbl>
    <w:p w14:paraId="40A6F83D" w14:textId="32DA2D6B" w:rsidR="003F4A0D" w:rsidRPr="00A66A1A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A66A1A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A66A1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A66A1A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A66A1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A66A1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A66A1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A66A1A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A66A1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A66A1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A66A1A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A66A1A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60E2B0C5" w:rsidR="00760D0B" w:rsidRPr="00A66A1A" w:rsidRDefault="00835F1F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60D0B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การขอใบอนุญาตประกอบกิจการรับทำการกำจัดสิ่งปฏิกูล อบต</w:t>
      </w:r>
      <w:r w:rsidR="00094F82" w:rsidRPr="00A66A1A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A66A1A">
        <w:rPr>
          <w:rFonts w:ascii="TH SarabunIT๙" w:hAnsi="TH SarabunIT๙" w:cs="TH SarabunIT๙"/>
          <w:noProof/>
          <w:sz w:val="32"/>
          <w:szCs w:val="32"/>
        </w:rPr>
        <w:t>22/07/2015 02:02</w:t>
      </w:r>
      <w:r w:rsidR="00094F82" w:rsidRPr="00A66A1A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B680708" w:rsidR="00C77AEA" w:rsidRPr="00A66A1A" w:rsidRDefault="00835F1F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A66A1A" w14:paraId="5F1398AA" w14:textId="77777777" w:rsidTr="009B7715">
        <w:tc>
          <w:tcPr>
            <w:tcW w:w="675" w:type="dxa"/>
          </w:tcPr>
          <w:p w14:paraId="08D93DD3" w14:textId="25F72274" w:rsidR="00094F82" w:rsidRPr="00A66A1A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31B576A" w14:textId="77777777" w:rsidR="00BD42B9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2AF562F6" w:rsidR="00094F82" w:rsidRPr="00A66A1A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EAE9FF5" w14:textId="77777777" w:rsidR="00C76CD3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1C3B6681" w:rsidR="00094F82" w:rsidRPr="00A66A1A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A66A1A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4117F4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61EA7A70" w:rsidR="0018441F" w:rsidRPr="00A66A1A" w:rsidRDefault="00835F1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0686F41A" w:rsidR="008E2900" w:rsidRPr="00A7184A" w:rsidRDefault="004117F4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ผู้ใดประสงค์ขอใบอนุญาตประกอบกิจการรับทำการกำจัดสิ่งปฏิกูล โดยทำเป็นธุรกิจหรือได้รับประโยชน์ตอบแทนด้วยการคิดค่าบริการ 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 กลุ่ม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(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งานสาธารณสุขและสิ่งแวดล้อม สำนักงานปลัด อบต.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 </w:t>
      </w:r>
      <w:r w:rsidR="00C76CD3">
        <w:rPr>
          <w:rFonts w:ascii="TH SarabunIT๙" w:hAnsi="TH SarabunIT๙" w:cs="TH SarabunIT๙"/>
          <w:noProof/>
          <w:sz w:val="32"/>
          <w:szCs w:val="32"/>
        </w:rPr>
        <w:tab/>
      </w:r>
      <w:r w:rsidR="00C76CD3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  <w:r w:rsidR="00C76CD3">
        <w:rPr>
          <w:rFonts w:ascii="TH SarabunIT๙" w:hAnsi="TH SarabunIT๙" w:cs="TH SarabunIT๙"/>
          <w:noProof/>
          <w:sz w:val="32"/>
          <w:szCs w:val="32"/>
        </w:rPr>
        <w:tab/>
      </w:r>
      <w:r w:rsidR="00C76CD3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ด้านสุขลักษณะการกำจัดสิ่งปฏิกูล และด้านคุณสมบัติของผู้ปฏิบัติงานถูกต้องตามหลักเกณฑ์ 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76CD3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C76CD3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A66A1A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A66A1A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A66A1A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A66A1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A66A1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A66A1A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A66A1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A66A1A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A66A1A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A66A1A" w14:paraId="50E97DA5" w14:textId="77777777" w:rsidTr="00A7184A">
        <w:tc>
          <w:tcPr>
            <w:tcW w:w="675" w:type="dxa"/>
          </w:tcPr>
          <w:p w14:paraId="5E768AD0" w14:textId="2C6E62E0" w:rsidR="00313D38" w:rsidRPr="00A66A1A" w:rsidRDefault="00313D38" w:rsidP="00A7184A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66A1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66A1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491DE265" w:rsidR="00313D38" w:rsidRPr="00A66A1A" w:rsidRDefault="00313D38" w:rsidP="00A718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ผู้ขอรับใบอนุญาตยื่นคำขอรับใบอนุญาตประกอบกิจการรับทำการกำจัดสิ่งปฏิกูล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A66A1A" w14:paraId="09B88B83" w14:textId="77777777" w:rsidTr="00A7184A">
        <w:tc>
          <w:tcPr>
            <w:tcW w:w="675" w:type="dxa"/>
          </w:tcPr>
          <w:p w14:paraId="29423D11" w14:textId="77777777" w:rsidR="00313D38" w:rsidRPr="00A66A1A" w:rsidRDefault="00313D38" w:rsidP="00A7184A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D2D70F7" w14:textId="77777777" w:rsidR="00313D38" w:rsidRPr="00A66A1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353B1FD" w14:textId="77777777" w:rsidR="00313D38" w:rsidRPr="00A66A1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591653D" w14:textId="446DF35C" w:rsidR="00313D38" w:rsidRPr="00A66A1A" w:rsidRDefault="00313D38" w:rsidP="00A718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65E5D2E3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CD846E0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023D53E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A66A1A" w14:paraId="6E8D2A11" w14:textId="77777777" w:rsidTr="00A7184A">
        <w:tc>
          <w:tcPr>
            <w:tcW w:w="675" w:type="dxa"/>
          </w:tcPr>
          <w:p w14:paraId="07CCC7DB" w14:textId="77777777" w:rsidR="00313D38" w:rsidRPr="00A66A1A" w:rsidRDefault="00313D38" w:rsidP="00A7184A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61BD6ED" w14:textId="77777777" w:rsidR="00313D38" w:rsidRPr="00A66A1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5112F0C" w14:textId="77777777" w:rsidR="00313D38" w:rsidRPr="00A66A1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217266E" w14:textId="410561B4" w:rsidR="00313D38" w:rsidRPr="00A66A1A" w:rsidRDefault="00313D38" w:rsidP="00A718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กรณีไม่ถูกต้องตามหลักเกณฑ์ด้านสุขลักษณะ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5D2A2AFE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5C034BB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9B3B756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A66A1A" w14:paraId="2FCDE8D8" w14:textId="77777777" w:rsidTr="00296DE7">
        <w:tc>
          <w:tcPr>
            <w:tcW w:w="675" w:type="dxa"/>
          </w:tcPr>
          <w:p w14:paraId="3893C77C" w14:textId="77777777" w:rsidR="00313D38" w:rsidRPr="00A66A1A" w:rsidRDefault="00313D38" w:rsidP="00A7184A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858BCE3" w14:textId="77777777" w:rsidR="00313D38" w:rsidRPr="00A66A1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1F5305F7" w14:textId="77777777" w:rsidR="00313D38" w:rsidRPr="00A66A1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F27BD24" w14:textId="05258209" w:rsidR="00313D38" w:rsidRPr="00A66A1A" w:rsidRDefault="00313D38" w:rsidP="00A718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แจ้งคำสั่งไม่ออกใบอนุญาตประกอบกิจการรับทำการกำจัดสิ่งปฏิกูลแก่ผู้ขออนุญาตทราบ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32900CC8" w14:textId="77777777" w:rsidR="00313D38" w:rsidRPr="00A66A1A" w:rsidRDefault="00313D38" w:rsidP="00296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B47347D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5B58576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A66A1A" w14:paraId="79DB7216" w14:textId="77777777" w:rsidTr="00296DE7">
        <w:tc>
          <w:tcPr>
            <w:tcW w:w="675" w:type="dxa"/>
          </w:tcPr>
          <w:p w14:paraId="096A6C4E" w14:textId="77777777" w:rsidR="00313D38" w:rsidRPr="00A66A1A" w:rsidRDefault="00313D38" w:rsidP="00A7184A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2C9AAE6" w14:textId="77777777" w:rsidR="00313D38" w:rsidRPr="00A66A1A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1DAE2D19" w14:textId="77777777" w:rsidR="00313D38" w:rsidRPr="00A66A1A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98638AC" w14:textId="3695E7C0" w:rsidR="00313D38" w:rsidRPr="00A66A1A" w:rsidRDefault="00313D38" w:rsidP="00A718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0D38FA20" w14:textId="77777777" w:rsidR="00313D38" w:rsidRPr="00A66A1A" w:rsidRDefault="00313D38" w:rsidP="00296D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DE056B8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26BBA6C" w14:textId="77777777" w:rsidR="00313D38" w:rsidRPr="00A66A1A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A66A1A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A66A1A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A66A1A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A66A1A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63842CA7" w:rsidR="008D7B9E" w:rsidRPr="00A66A1A" w:rsidRDefault="00296DE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A66A1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1BB2CC" w14:textId="77777777" w:rsidR="006D5F47" w:rsidRDefault="006D5F4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A6FEB9" w14:textId="77777777" w:rsidR="006D5F47" w:rsidRDefault="006D5F4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86C50A" w14:textId="77777777" w:rsidR="006D5F47" w:rsidRDefault="006D5F4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41F58F" w14:textId="77777777" w:rsidR="006D5F47" w:rsidRDefault="006D5F4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F766291" w14:textId="77777777" w:rsidR="006D5F47" w:rsidRPr="00A66A1A" w:rsidRDefault="006D5F4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61E7F7D6" w:rsidR="00AA7734" w:rsidRPr="00A66A1A" w:rsidRDefault="006D5F47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A7734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A66A1A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A66A1A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A66A1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A66A1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A66A1A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A66A1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A66A1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A66A1A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A66A1A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A66A1A" w14:paraId="02E3093D" w14:textId="77777777" w:rsidTr="006D5F47">
        <w:trPr>
          <w:jc w:val="center"/>
        </w:trPr>
        <w:tc>
          <w:tcPr>
            <w:tcW w:w="675" w:type="dxa"/>
          </w:tcPr>
          <w:p w14:paraId="0FFF921A" w14:textId="21D3E466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A66A1A" w14:paraId="66640249" w14:textId="77777777" w:rsidTr="006D5F47">
        <w:trPr>
          <w:jc w:val="center"/>
        </w:trPr>
        <w:tc>
          <w:tcPr>
            <w:tcW w:w="675" w:type="dxa"/>
          </w:tcPr>
          <w:p w14:paraId="72B4A051" w14:textId="77777777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6772A9B" w14:textId="77777777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74AA346D" w14:textId="77777777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0AA3BAC" w14:textId="77777777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DC01BE9" w14:textId="77777777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DFB9F19" w14:textId="77777777" w:rsidR="00452B6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91359AD" w14:textId="77777777" w:rsidR="00452B6B" w:rsidRPr="00A66A1A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A66A1A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A66A1A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A66A1A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A66A1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A66A1A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A66A1A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A66A1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A66A1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A66A1A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A66A1A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A66A1A" w14:paraId="7ED62404" w14:textId="77777777" w:rsidTr="006D5F47">
        <w:tc>
          <w:tcPr>
            <w:tcW w:w="675" w:type="dxa"/>
          </w:tcPr>
          <w:p w14:paraId="7845BF89" w14:textId="58EDE4CC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 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 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A66A1A" w14:paraId="778860A5" w14:textId="77777777" w:rsidTr="006D5F47">
        <w:tc>
          <w:tcPr>
            <w:tcW w:w="675" w:type="dxa"/>
          </w:tcPr>
          <w:p w14:paraId="25B88C74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3F10121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สิ่งปฏิกูลที่ได้รับใบอนุญาตและมีการดำเนินกิจการที่ถูกต้องตามหลักสุขาภิบาล</w:t>
            </w:r>
          </w:p>
        </w:tc>
        <w:tc>
          <w:tcPr>
            <w:tcW w:w="1843" w:type="dxa"/>
          </w:tcPr>
          <w:p w14:paraId="3FC5114D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635874D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E943DA8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80E4813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6EFC5E9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A66A1A" w14:paraId="082BA772" w14:textId="77777777" w:rsidTr="006D5F47">
        <w:tc>
          <w:tcPr>
            <w:tcW w:w="675" w:type="dxa"/>
          </w:tcPr>
          <w:p w14:paraId="45F09473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97BD905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แผนการดำเนินงานในการกำจัดสิ่งปฏิกูลที่แสดงรายละเอียดขั้นตอนการดำเนินงาน ความพร้อมด้านกำลังคน งบประมาณ วัสดุอุปกรณ์ และ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วิธีการบริหารจัดการ</w:t>
            </w:r>
          </w:p>
        </w:tc>
        <w:tc>
          <w:tcPr>
            <w:tcW w:w="1843" w:type="dxa"/>
          </w:tcPr>
          <w:p w14:paraId="5F41551A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686AC0CD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2736A10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0B8CFBE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D065D07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A66A1A" w14:paraId="0A77F3CD" w14:textId="77777777" w:rsidTr="006D5F47">
        <w:tc>
          <w:tcPr>
            <w:tcW w:w="675" w:type="dxa"/>
          </w:tcPr>
          <w:p w14:paraId="0DC36D73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D4A8EA0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สิ่งปฏิกูลผ่านการฝึกอบรมด้านสุขอนามัยและความปลอดภัยจากการทำงาน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04E4C4B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6D1AD9D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4FE4E1C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B073520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8E0C3A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A66A1A" w14:paraId="0AB2FA31" w14:textId="77777777" w:rsidTr="006D5F47">
        <w:tc>
          <w:tcPr>
            <w:tcW w:w="675" w:type="dxa"/>
          </w:tcPr>
          <w:p w14:paraId="36D0B413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F990401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ใบรับรองแพทย์หรือเอกสารแสดงการตรวจสุขภาพประจำปีของผู้ปฏิบัติงานในการกำจัดสิ่งปฏิกูล</w:t>
            </w:r>
          </w:p>
        </w:tc>
        <w:tc>
          <w:tcPr>
            <w:tcW w:w="1843" w:type="dxa"/>
          </w:tcPr>
          <w:p w14:paraId="2C3BA907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7D04564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C02CA9E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223FF90" w14:textId="77777777" w:rsidR="00AC4ACB" w:rsidRPr="00A66A1A" w:rsidRDefault="00AC4ACB" w:rsidP="006D5F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A10344A" w14:textId="77777777" w:rsidR="00AC4ACB" w:rsidRPr="00A66A1A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A66A1A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A66A1A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A66A1A" w14:paraId="21631802" w14:textId="77777777" w:rsidTr="00090552">
        <w:tc>
          <w:tcPr>
            <w:tcW w:w="534" w:type="dxa"/>
          </w:tcPr>
          <w:p w14:paraId="55909BBE" w14:textId="396F5019" w:rsidR="00A13B6C" w:rsidRPr="00A66A1A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A66A1A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อัตราค่าธรรมเนียมใบอนุญาตรับทำการกำจัดสิ่งปฏิกูล ฉบับละไม่เกิน </w:t>
            </w:r>
            <w:r w:rsidRPr="00A66A1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A66A1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78974B2C" w:rsidR="00E90756" w:rsidRPr="00A66A1A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3E2F">
              <w:rPr>
                <w:rFonts w:ascii="TH SarabunIT๙" w:hAnsi="TH SarabunIT๙" w:cs="TH SarabunIT๙"/>
                <w:noProof/>
                <w:sz w:val="32"/>
                <w:szCs w:val="32"/>
              </w:rPr>
              <w:t>1,000</w:t>
            </w:r>
            <w:r w:rsidR="00F5490C"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EB78BF3" w:rsidR="00A13B6C" w:rsidRPr="00A66A1A" w:rsidRDefault="00E90756" w:rsidP="005E3E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Pr="00A66A1A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1460BEF4" w:rsidR="00216FA4" w:rsidRPr="00A66A1A" w:rsidRDefault="005E3E2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A66A1A" w14:paraId="07DF31DE" w14:textId="77777777" w:rsidTr="00C1539D">
        <w:tc>
          <w:tcPr>
            <w:tcW w:w="534" w:type="dxa"/>
          </w:tcPr>
          <w:p w14:paraId="07FE0908" w14:textId="7E60931D" w:rsidR="00EA6950" w:rsidRPr="00A66A1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87545B" w14:textId="77777777" w:rsidR="005E3E2F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37AD2131" w14:textId="1ABBF01E" w:rsidR="00EA6950" w:rsidRPr="00A66A1A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A66A1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A66A1A" w14:paraId="33639099" w14:textId="77777777" w:rsidTr="00C1539D">
        <w:tc>
          <w:tcPr>
            <w:tcW w:w="534" w:type="dxa"/>
          </w:tcPr>
          <w:p w14:paraId="0F34CE38" w14:textId="77777777" w:rsidR="00EA6950" w:rsidRPr="00A66A1A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A66A1A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D2B8E48" w14:textId="77777777" w:rsidR="005E3E2F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A66A1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A66A1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สายด่วน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1111 / www.1111.go.th /</w:t>
            </w:r>
          </w:p>
          <w:p w14:paraId="77D7F875" w14:textId="621B6A50" w:rsidR="00EA6950" w:rsidRPr="00A66A1A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8A568E" w14:textId="77777777" w:rsidR="005E3E2F" w:rsidRDefault="005E3E2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C275D19" w14:textId="77777777" w:rsidR="005E3E2F" w:rsidRPr="00A66A1A" w:rsidRDefault="005E3E2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7529E28D" w:rsidR="00013BC7" w:rsidRPr="00A66A1A" w:rsidRDefault="00E150B0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B1C0B" w14:paraId="676E0C19" w14:textId="77777777" w:rsidTr="00C1539D">
        <w:tc>
          <w:tcPr>
            <w:tcW w:w="675" w:type="dxa"/>
          </w:tcPr>
          <w:p w14:paraId="433A4F23" w14:textId="62F1C53B" w:rsidR="00F064C0" w:rsidRPr="000B1C0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0B1C0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AD6FD0D" w14:textId="77777777" w:rsidR="005B4701" w:rsidRPr="000B1C0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  <w:p w14:paraId="3C63B4E5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1F93C0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740F6E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80D144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E90388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394C7B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37B685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61C9C1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85EF38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3705B8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E33D88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BC7481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CE5A7F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72879D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C964D5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2E0E33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E3BE07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FDE3FE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204BC3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072C11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3252CF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9F7F62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67E35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84AC84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DB280E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C94B3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017B5A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E63438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6DFA06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1D7C11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2D6161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FDB1D6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9C324A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4208AA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533C0C" w14:textId="77777777" w:rsidR="005B4701" w:rsidRPr="000B1C0B" w:rsidRDefault="005B4701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7E1DCE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แบบคำขอรับใบอนุญาต/ต่ออายุใบอนุญาต</w:t>
            </w:r>
          </w:p>
          <w:p w14:paraId="5A4A2739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ประกอบกิจการ ..........................................................................</w:t>
            </w:r>
          </w:p>
          <w:p w14:paraId="69CFA92B" w14:textId="0F2E25E3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5F4918" wp14:editId="044CBE5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92075</wp:posOffset>
                      </wp:positionV>
                      <wp:extent cx="1796415" cy="729615"/>
                      <wp:effectExtent l="13335" t="8890" r="9525" b="13970"/>
                      <wp:wrapNone/>
                      <wp:docPr id="7" name="สี่เหลี่ยมผืนผ้า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6415" cy="729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ADC1B8" w14:textId="77777777" w:rsidR="000B1C0B" w:rsidRDefault="000B1C0B" w:rsidP="000B1C0B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คำขอเลขที่ ........../............</w:t>
                                  </w:r>
                                </w:p>
                                <w:p w14:paraId="1DED7F0C" w14:textId="77777777" w:rsidR="000B1C0B" w:rsidRDefault="000B1C0B" w:rsidP="000B1C0B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(เจ้าหน้าที่กรอก)</w:t>
                                  </w:r>
                                </w:p>
                                <w:p w14:paraId="3B2FA29C" w14:textId="77777777" w:rsidR="000B1C0B" w:rsidRDefault="000B1C0B" w:rsidP="000B1C0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F4918" id="สี่เหลี่ยมผืนผ้า 7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">
                      <v:textbox>
                        <w:txbxContent>
                          <w:p w14:paraId="4DADC1B8" w14:textId="77777777" w:rsidR="000B1C0B" w:rsidRDefault="000B1C0B" w:rsidP="000B1C0B">
                            <w:r>
                              <w:rPr>
                                <w:rFonts w:hint="cs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1DED7F0C" w14:textId="77777777" w:rsidR="000B1C0B" w:rsidRDefault="000B1C0B" w:rsidP="000B1C0B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3B2FA29C" w14:textId="77777777" w:rsidR="000B1C0B" w:rsidRDefault="000B1C0B" w:rsidP="000B1C0B"/>
                        </w:txbxContent>
                      </v:textbox>
                    </v:rect>
                  </w:pict>
                </mc:Fallback>
              </mc:AlternateContent>
            </w:r>
          </w:p>
          <w:p w14:paraId="5E99D34D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4E4C1467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เขียนที่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……………………………………..</w:t>
            </w:r>
          </w:p>
          <w:p w14:paraId="57B78EAE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bookmarkStart w:id="0" w:name="_GoBack"/>
            <w:bookmarkEnd w:id="0"/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37E98C31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1.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ข้าพเจ้า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………………..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สัญชาติ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……………………………..…….…….</w:t>
            </w:r>
          </w:p>
          <w:p w14:paraId="15B40B9F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โดย......................................................................................................................ผู้มีอำนาจลงนามแทนนิติบุคคล</w:t>
            </w:r>
          </w:p>
          <w:p w14:paraId="372E81BE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ปรากฏตาม...........................................................................................................................................................</w:t>
            </w:r>
          </w:p>
          <w:p w14:paraId="0E342B98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อยู่บ้านเลขที่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ตรอก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…………..………………….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………………….…………….…..</w:t>
            </w:r>
          </w:p>
          <w:p w14:paraId="02792A55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แขวง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เขต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………..………..………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อบต.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…………….….……………………….</w:t>
            </w:r>
          </w:p>
          <w:p w14:paraId="7D59B69F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……………………………………………………………………………………...</w:t>
            </w:r>
          </w:p>
          <w:p w14:paraId="75BFF75C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พร้อมคำขอนี้ ข้าพเจ้าได้แนบเอกสารหลักฐานต่างๆ มาด้วยแล้วดังนี้</w:t>
            </w:r>
          </w:p>
          <w:p w14:paraId="60817018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สำเนาบัตรประจำตัว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…………..………….. (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พนักงานรัฐวิสาหกิจ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60B6234E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สำเนาใบอนุญาตตามกฎหมายว่าด้วยควบคุมอาคาร หนังสือให้ความเห็นชอบการประเมินผล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กระทบต่อสิ่งแวดล้อม หรือใบอนุญาตตามกฎหมายอื่นที่จำเป็น</w:t>
            </w:r>
          </w:p>
          <w:p w14:paraId="46755854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ใบมอบอำนาจ (ในกรณีที่มีการมอบอำนาจ)</w:t>
            </w:r>
          </w:p>
          <w:p w14:paraId="1ECA650F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สำเนาหนังสือรับรองการจดทะเบียนเป็นนิติบุคคล</w:t>
            </w:r>
          </w:p>
          <w:p w14:paraId="5593C26B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หลักฐานที่แสดงการเป็นผู้มีอำนาจลงนามแทนนิติบุคคล</w:t>
            </w:r>
          </w:p>
          <w:p w14:paraId="20967823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เอกสารหลักฐานอื่นๆ ตามที่ราชการส่วนท้องถิ่นประกาศกำหนด คือ</w:t>
            </w:r>
          </w:p>
          <w:p w14:paraId="478B9475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...........................................................................................</w:t>
            </w:r>
          </w:p>
          <w:p w14:paraId="50CB19C1" w14:textId="77777777" w:rsidR="000B1C0B" w:rsidRPr="000B1C0B" w:rsidRDefault="000B1C0B" w:rsidP="000B1C0B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2) ..........................................................................................</w:t>
            </w:r>
          </w:p>
          <w:p w14:paraId="1AA7E55F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172256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ขอรับรองว่าข้อความในคำขอนี้เป็นความจริงทุกประการ</w:t>
            </w:r>
          </w:p>
          <w:p w14:paraId="308D1941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0EAE8D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4B2C31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EB2CE3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25FF8B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C953BC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  <w:t>(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 xml:space="preserve">) ………………………………. 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ผู้ขออนุญาต</w:t>
            </w:r>
          </w:p>
          <w:p w14:paraId="379E1DC7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 ( ………………………………. )</w:t>
            </w:r>
          </w:p>
          <w:p w14:paraId="47E923E6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1308C4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443BB8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B3C6A0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D7DE97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8300FF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CA350A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61AAE1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ส่วนของเจ้าหน้าที่</w:t>
            </w:r>
          </w:p>
          <w:p w14:paraId="1FE5694F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3F05C0EF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C7645E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2E62584B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0DE20F8A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347ACFE4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66861E7D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424C983F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0F7985E0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11A5CF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7412E251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138141C1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60C43432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134D03" w14:textId="63800C5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841887" wp14:editId="33912D35">
                      <wp:simplePos x="0" y="0"/>
                      <wp:positionH relativeFrom="column">
                        <wp:posOffset>-130810</wp:posOffset>
                      </wp:positionH>
                      <wp:positionV relativeFrom="paragraph">
                        <wp:posOffset>191135</wp:posOffset>
                      </wp:positionV>
                      <wp:extent cx="5867400" cy="0"/>
                      <wp:effectExtent l="12065" t="5080" r="6985" b="1397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172B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ns6F5VwCAABuBAAADgAAAAAAAAAAAAAAAAAuAgAAZHJzL2Uyb0RvYy54&#10;bWxQSwECLQAUAAYACAAAACEAonkNkt4AAAAJAQAADwAAAAAAAAAAAAAAAAC2BAAAZHJzL2Rvd25y&#10;ZXYueG1sUEsFBgAAAAAEAAQA8wAAAMEFAAAAAA==&#10;"/>
                  </w:pict>
                </mc:Fallback>
              </mc:AlternateContent>
            </w:r>
          </w:p>
          <w:p w14:paraId="197E46AE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6A4BD8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ส่วนของผู้ขอรับใบอนุญาต</w:t>
            </w:r>
          </w:p>
          <w:p w14:paraId="34EC4DA6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ใบรับคำขอรับใบอนุญาต/ต่ออายุใบอนุญาต</w:t>
            </w:r>
          </w:p>
          <w:p w14:paraId="686BAB46" w14:textId="77777777" w:rsidR="000B1C0B" w:rsidRPr="000B1C0B" w:rsidRDefault="000B1C0B" w:rsidP="000B1C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9691B2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...................................................ได้รับเรื่องเมื่อวันที่ .................... เดือน ......................พ.ศ. ....................</w:t>
            </w:r>
          </w:p>
          <w:p w14:paraId="7C601767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ตรวจสอบแล้ว เอกสารหลักฐาน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ครบ</w:t>
            </w:r>
          </w:p>
          <w:p w14:paraId="0D6EBE09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ไม่ครบ</w:t>
            </w:r>
          </w:p>
          <w:p w14:paraId="6C7D1D3C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1) ........................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</w:t>
            </w:r>
          </w:p>
          <w:p w14:paraId="16D768F5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>).....................................................................................</w:t>
            </w:r>
          </w:p>
          <w:p w14:paraId="60E230AE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3) .....................................................................................</w:t>
            </w:r>
          </w:p>
          <w:p w14:paraId="60726D75" w14:textId="77777777" w:rsidR="000B1C0B" w:rsidRPr="000B1C0B" w:rsidRDefault="000B1C0B" w:rsidP="000B1C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DE1113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</w:t>
            </w:r>
            <w:r w:rsidRPr="000B1C0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241CB24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     (..............................................)</w:t>
            </w:r>
          </w:p>
          <w:p w14:paraId="311AD143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ตำแหน่ง ...............................................</w:t>
            </w:r>
          </w:p>
          <w:p w14:paraId="6CDABF1F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E2F98E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C88A4" w14:textId="77777777" w:rsidR="000B1C0B" w:rsidRPr="000B1C0B" w:rsidRDefault="000B1C0B" w:rsidP="000B1C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62BD11" w14:textId="77777777" w:rsidR="000B1C0B" w:rsidRPr="000B1C0B" w:rsidRDefault="000B1C0B" w:rsidP="000B1C0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AD299" w14:textId="14B69AF7" w:rsidR="00F064C0" w:rsidRPr="000B1C0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1C0B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Pr="000B1C0B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432B50" w14:textId="77777777" w:rsidR="00F45455" w:rsidRPr="000B1C0B" w:rsidRDefault="00F4545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E158C2" w14:textId="77777777" w:rsidR="00F45455" w:rsidRPr="000B1C0B" w:rsidRDefault="00F4545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F16C2E6" w14:textId="77777777" w:rsidR="00F45455" w:rsidRDefault="00F4545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3FC2C8" w14:textId="77777777" w:rsidR="00F45455" w:rsidRDefault="00F4545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420223D" w14:textId="77777777" w:rsidR="00F45455" w:rsidRPr="00A66A1A" w:rsidRDefault="00F45455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A66A1A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A66A1A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5FCE3EBF" w14:textId="77777777" w:rsidR="00F45455" w:rsidRDefault="00F4545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64A1542" w14:textId="77777777" w:rsidR="00F45455" w:rsidRDefault="00F4545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31E3FB8" w14:textId="77777777" w:rsidR="00F45455" w:rsidRDefault="00F4545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7F5F45" w14:textId="77777777" w:rsidR="00F45455" w:rsidRDefault="00F4545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376A359" w14:textId="77777777" w:rsidR="00F45455" w:rsidRPr="00A66A1A" w:rsidRDefault="00F45455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A66A1A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A66A1A" w14:paraId="6D0BBF17" w14:textId="77777777" w:rsidTr="0064558D">
        <w:tc>
          <w:tcPr>
            <w:tcW w:w="1418" w:type="dxa"/>
          </w:tcPr>
          <w:p w14:paraId="71CC28E5" w14:textId="77777777" w:rsidR="0064558D" w:rsidRPr="00A66A1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A66A1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A66A1A" w14:paraId="3FCBCAB2" w14:textId="77777777" w:rsidTr="0064558D">
        <w:tc>
          <w:tcPr>
            <w:tcW w:w="1418" w:type="dxa"/>
          </w:tcPr>
          <w:p w14:paraId="76AEC54C" w14:textId="77777777" w:rsidR="0064558D" w:rsidRPr="00A66A1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A66A1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A66A1A" w14:paraId="4A1DF6A2" w14:textId="77777777" w:rsidTr="0064558D">
        <w:tc>
          <w:tcPr>
            <w:tcW w:w="1418" w:type="dxa"/>
          </w:tcPr>
          <w:p w14:paraId="082BD70C" w14:textId="77777777" w:rsidR="0064558D" w:rsidRPr="00A66A1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B8D4DD" w14:textId="77777777" w:rsidR="00F45455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11CAE86C" w:rsidR="0064558D" w:rsidRPr="00A66A1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A66A1A" w14:paraId="105C0B62" w14:textId="77777777" w:rsidTr="0064558D">
        <w:tc>
          <w:tcPr>
            <w:tcW w:w="1418" w:type="dxa"/>
          </w:tcPr>
          <w:p w14:paraId="7A8B8EDF" w14:textId="77777777" w:rsidR="0064558D" w:rsidRPr="00A66A1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A66A1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A66A1A" w14:paraId="6BB94F10" w14:textId="77777777" w:rsidTr="0064558D">
        <w:tc>
          <w:tcPr>
            <w:tcW w:w="1418" w:type="dxa"/>
          </w:tcPr>
          <w:p w14:paraId="362D6899" w14:textId="77777777" w:rsidR="0064558D" w:rsidRPr="00A66A1A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A66A1A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A66A1A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A66A1A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A66A1A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A66A1A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A66A1A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A66A1A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86EEF" w14:textId="77777777" w:rsidR="00B25386" w:rsidRDefault="00B25386" w:rsidP="00C81DB8">
      <w:pPr>
        <w:spacing w:after="0" w:line="240" w:lineRule="auto"/>
      </w:pPr>
      <w:r>
        <w:separator/>
      </w:r>
    </w:p>
  </w:endnote>
  <w:endnote w:type="continuationSeparator" w:id="0">
    <w:p w14:paraId="60E0A35A" w14:textId="77777777" w:rsidR="00B25386" w:rsidRDefault="00B25386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015EC" w14:textId="77777777" w:rsidR="00B25386" w:rsidRDefault="00B25386" w:rsidP="00C81DB8">
      <w:pPr>
        <w:spacing w:after="0" w:line="240" w:lineRule="auto"/>
      </w:pPr>
      <w:r>
        <w:separator/>
      </w:r>
    </w:p>
  </w:footnote>
  <w:footnote w:type="continuationSeparator" w:id="0">
    <w:p w14:paraId="0508DFF8" w14:textId="77777777" w:rsidR="00B25386" w:rsidRDefault="00B25386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Pr="00164142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6414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6414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6414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B1C0B">
          <w:rPr>
            <w:rFonts w:ascii="TH SarabunIT๙" w:hAnsi="TH SarabunIT๙" w:cs="TH SarabunIT๙"/>
            <w:noProof/>
            <w:sz w:val="32"/>
            <w:szCs w:val="32"/>
          </w:rPr>
          <w:t>6</w:t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0B1C0B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16414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B1C0B"/>
    <w:rsid w:val="000C2AAC"/>
    <w:rsid w:val="000C466B"/>
    <w:rsid w:val="000F1309"/>
    <w:rsid w:val="00110F0C"/>
    <w:rsid w:val="00132E1B"/>
    <w:rsid w:val="00164004"/>
    <w:rsid w:val="00164142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96DE7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17F4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B4701"/>
    <w:rsid w:val="005C6B68"/>
    <w:rsid w:val="005E3E2F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5F47"/>
    <w:rsid w:val="00707AED"/>
    <w:rsid w:val="00711AEA"/>
    <w:rsid w:val="00712638"/>
    <w:rsid w:val="00760D0B"/>
    <w:rsid w:val="00761FD0"/>
    <w:rsid w:val="00771FD1"/>
    <w:rsid w:val="00781575"/>
    <w:rsid w:val="007851BE"/>
    <w:rsid w:val="00790214"/>
    <w:rsid w:val="00793306"/>
    <w:rsid w:val="007C1CC5"/>
    <w:rsid w:val="007E1E74"/>
    <w:rsid w:val="00811134"/>
    <w:rsid w:val="00835F1F"/>
    <w:rsid w:val="0085230C"/>
    <w:rsid w:val="00862FC5"/>
    <w:rsid w:val="0087182F"/>
    <w:rsid w:val="0087509D"/>
    <w:rsid w:val="008A3CB7"/>
    <w:rsid w:val="008B3521"/>
    <w:rsid w:val="008D7B9E"/>
    <w:rsid w:val="008E2900"/>
    <w:rsid w:val="00910FE7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6A1A"/>
    <w:rsid w:val="00A7184A"/>
    <w:rsid w:val="00AA7734"/>
    <w:rsid w:val="00AC4ACB"/>
    <w:rsid w:val="00AE6A9D"/>
    <w:rsid w:val="00AF4A06"/>
    <w:rsid w:val="00B23DA2"/>
    <w:rsid w:val="00B25386"/>
    <w:rsid w:val="00B509FC"/>
    <w:rsid w:val="00B95782"/>
    <w:rsid w:val="00BC5DA7"/>
    <w:rsid w:val="00BD42B9"/>
    <w:rsid w:val="00BF6CA4"/>
    <w:rsid w:val="00C1539D"/>
    <w:rsid w:val="00C21238"/>
    <w:rsid w:val="00C26ED0"/>
    <w:rsid w:val="00C3045F"/>
    <w:rsid w:val="00C72B34"/>
    <w:rsid w:val="00C76CD3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50B0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5455"/>
    <w:rsid w:val="00F52865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95175-9177-4CD2-BA39-D6A707FB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13</TotalTime>
  <Pages>9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19</cp:revision>
  <cp:lastPrinted>2015-03-02T15:12:00Z</cp:lastPrinted>
  <dcterms:created xsi:type="dcterms:W3CDTF">2015-08-19T06:15:00Z</dcterms:created>
  <dcterms:modified xsi:type="dcterms:W3CDTF">2015-08-24T03:56:00Z</dcterms:modified>
</cp:coreProperties>
</file>